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7A9B3" w14:textId="77777777" w:rsidR="00E724BE" w:rsidRPr="007D58C0" w:rsidRDefault="00E724BE" w:rsidP="00E724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58C0">
        <w:rPr>
          <w:rFonts w:ascii="Times New Roman" w:hAnsi="Times New Roman" w:cs="Times New Roman"/>
          <w:sz w:val="24"/>
          <w:szCs w:val="24"/>
          <w:u w:val="single"/>
        </w:rPr>
        <w:t>John HOLME</w:t>
      </w:r>
      <w:r w:rsidRPr="007D58C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D58C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D58C0">
        <w:rPr>
          <w:rFonts w:ascii="Times New Roman" w:hAnsi="Times New Roman" w:cs="Times New Roman"/>
          <w:sz w:val="24"/>
          <w:szCs w:val="24"/>
        </w:rPr>
        <w:t>fl.1495)</w:t>
      </w:r>
    </w:p>
    <w:p w14:paraId="56D61A42" w14:textId="77777777" w:rsidR="00E724BE" w:rsidRPr="007D58C0" w:rsidRDefault="00E724BE" w:rsidP="00E724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58C0">
        <w:rPr>
          <w:rFonts w:ascii="Times New Roman" w:hAnsi="Times New Roman" w:cs="Times New Roman"/>
          <w:sz w:val="24"/>
          <w:szCs w:val="24"/>
        </w:rPr>
        <w:t>Chaplain.</w:t>
      </w:r>
    </w:p>
    <w:p w14:paraId="6EBA34E8" w14:textId="77777777" w:rsidR="00E724BE" w:rsidRPr="007D58C0" w:rsidRDefault="00E724BE" w:rsidP="00E724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CADCD" w14:textId="77777777" w:rsidR="00E724BE" w:rsidRPr="007D58C0" w:rsidRDefault="00E724BE" w:rsidP="00E724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F485B0" w14:textId="77777777" w:rsidR="00E724BE" w:rsidRPr="007D58C0" w:rsidRDefault="00E724BE" w:rsidP="00E724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58C0">
        <w:rPr>
          <w:rFonts w:ascii="Times New Roman" w:hAnsi="Times New Roman" w:cs="Times New Roman"/>
          <w:sz w:val="24"/>
          <w:szCs w:val="24"/>
        </w:rPr>
        <w:t>28 Apr.1495</w:t>
      </w:r>
      <w:r w:rsidRPr="007D58C0">
        <w:rPr>
          <w:rFonts w:ascii="Times New Roman" w:hAnsi="Times New Roman" w:cs="Times New Roman"/>
          <w:sz w:val="24"/>
          <w:szCs w:val="24"/>
        </w:rPr>
        <w:tab/>
        <w:t xml:space="preserve">He was instituted to a chantry in the chapel of SS. Mary and Helen, </w:t>
      </w:r>
      <w:proofErr w:type="spellStart"/>
      <w:r w:rsidRPr="007D58C0">
        <w:rPr>
          <w:rFonts w:ascii="Times New Roman" w:hAnsi="Times New Roman" w:cs="Times New Roman"/>
          <w:sz w:val="24"/>
          <w:szCs w:val="24"/>
        </w:rPr>
        <w:t>Wikeham</w:t>
      </w:r>
      <w:proofErr w:type="spellEnd"/>
      <w:r w:rsidRPr="007D58C0">
        <w:rPr>
          <w:rFonts w:ascii="Times New Roman" w:hAnsi="Times New Roman" w:cs="Times New Roman"/>
          <w:sz w:val="24"/>
          <w:szCs w:val="24"/>
        </w:rPr>
        <w:t>,</w:t>
      </w:r>
    </w:p>
    <w:p w14:paraId="0AB9804A" w14:textId="77777777" w:rsidR="00E724BE" w:rsidRPr="007D58C0" w:rsidRDefault="00E724BE" w:rsidP="00E724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58C0">
        <w:rPr>
          <w:rFonts w:ascii="Times New Roman" w:hAnsi="Times New Roman" w:cs="Times New Roman"/>
          <w:sz w:val="24"/>
          <w:szCs w:val="24"/>
        </w:rPr>
        <w:tab/>
      </w:r>
      <w:r w:rsidRPr="007D58C0">
        <w:rPr>
          <w:rFonts w:ascii="Times New Roman" w:hAnsi="Times New Roman" w:cs="Times New Roman"/>
          <w:sz w:val="24"/>
          <w:szCs w:val="24"/>
        </w:rPr>
        <w:tab/>
        <w:t xml:space="preserve">Yorkshire.     </w:t>
      </w:r>
    </w:p>
    <w:p w14:paraId="097B5813" w14:textId="77777777" w:rsidR="00E724BE" w:rsidRPr="007D58C0" w:rsidRDefault="00E724BE" w:rsidP="00E724BE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7D58C0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7D58C0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7D58C0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7D58C0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7D58C0">
        <w:rPr>
          <w:rFonts w:ascii="Times New Roman" w:hAnsi="Times New Roman" w:cs="Times New Roman"/>
          <w:sz w:val="24"/>
          <w:szCs w:val="24"/>
        </w:rPr>
        <w:t>, pub. The Canterbury and York Society, 1974, p.82)</w:t>
      </w:r>
    </w:p>
    <w:p w14:paraId="5BEE856D" w14:textId="77777777" w:rsidR="00E724BE" w:rsidRPr="007D58C0" w:rsidRDefault="00E724BE" w:rsidP="00E724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818D19" w14:textId="77777777" w:rsidR="00E724BE" w:rsidRPr="007D58C0" w:rsidRDefault="00E724BE" w:rsidP="00E724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0EE481" w14:textId="77777777" w:rsidR="00E724BE" w:rsidRPr="007D58C0" w:rsidRDefault="00E724BE" w:rsidP="00E724B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D58C0">
        <w:rPr>
          <w:rFonts w:ascii="Times New Roman" w:hAnsi="Times New Roman" w:cs="Times New Roman"/>
          <w:sz w:val="24"/>
          <w:szCs w:val="24"/>
        </w:rPr>
        <w:t>2 August 2021</w:t>
      </w:r>
    </w:p>
    <w:p w14:paraId="6068560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FE7B8" w14:textId="77777777" w:rsidR="00E724BE" w:rsidRDefault="00E724BE" w:rsidP="009139A6">
      <w:r>
        <w:separator/>
      </w:r>
    </w:p>
  </w:endnote>
  <w:endnote w:type="continuationSeparator" w:id="0">
    <w:p w14:paraId="0C5DC368" w14:textId="77777777" w:rsidR="00E724BE" w:rsidRDefault="00E724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81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19B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B82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8519C" w14:textId="77777777" w:rsidR="00E724BE" w:rsidRDefault="00E724BE" w:rsidP="009139A6">
      <w:r>
        <w:separator/>
      </w:r>
    </w:p>
  </w:footnote>
  <w:footnote w:type="continuationSeparator" w:id="0">
    <w:p w14:paraId="2F72E963" w14:textId="77777777" w:rsidR="00E724BE" w:rsidRDefault="00E724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CAA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0E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C29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4B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724B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EB673"/>
  <w15:chartTrackingRefBased/>
  <w15:docId w15:val="{4C2C9467-ACC8-4ECC-9CA5-B5AA2443A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2021-09-04T06:41:00Z</dcterms:created>
  <dcterms:modified xsi:type="dcterms:W3CDTF">2021-09-04T06:42:00Z</dcterms:modified>
</cp:coreProperties>
</file>